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tbl>
      <w:tblPr>
        <w:tblpPr w:leftFromText="180" w:rightFromText="180" w:vertAnchor="text" w:horzAnchor="page" w:tblpX="1018" w:tblpY="206"/>
        <w:tblW w:w="0" w:type="auto"/>
        <w:tblLayout w:type="fixed"/>
        <w:tblLook w:val="0000"/>
      </w:tblPr>
      <w:tblGrid>
        <w:gridCol w:w="2754"/>
        <w:gridCol w:w="2754"/>
      </w:tblGrid>
      <w:tr w:rsidR="00D50CA7" w:rsidRPr="0070725C">
        <w:trPr>
          <w:trHeight w:val="990"/>
        </w:trPr>
        <w:tc>
          <w:tcPr>
            <w:tcW w:w="5508" w:type="dxa"/>
            <w:gridSpan w:val="2"/>
          </w:tcPr>
          <w:p w:rsidR="00D50CA7" w:rsidRPr="0070725C" w:rsidRDefault="00D50CA7" w:rsidP="00EC0878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 </w:t>
            </w:r>
            <w:r>
              <w:rPr>
                <w:b/>
                <w:bCs/>
                <w:sz w:val="26"/>
                <w:szCs w:val="26"/>
                <w:lang w:eastAsia="ar-SA"/>
              </w:rPr>
              <w:t>Администрация</w:t>
            </w: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eastAsia="ar-SA"/>
              </w:rPr>
              <w:t>Ромодановского</w:t>
            </w: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 муниципального района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Республики Мордовия 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D50CA7" w:rsidRPr="0070725C">
        <w:trPr>
          <w:trHeight w:val="1265"/>
        </w:trPr>
        <w:tc>
          <w:tcPr>
            <w:tcW w:w="2754" w:type="dxa"/>
          </w:tcPr>
          <w:p w:rsidR="00D50CA7" w:rsidRPr="0080640A" w:rsidRDefault="00D50CA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Мордовия Республикань </w:t>
            </w:r>
            <w:r>
              <w:rPr>
                <w:lang w:eastAsia="ar-SA"/>
              </w:rPr>
              <w:t>Ромодановск</w:t>
            </w:r>
            <w:r w:rsidRPr="0080640A">
              <w:rPr>
                <w:lang w:eastAsia="ar-SA"/>
              </w:rPr>
              <w:t xml:space="preserve">яй муниципальнай </w:t>
            </w:r>
          </w:p>
          <w:p w:rsidR="00D50CA7" w:rsidRPr="0080640A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райононь </w:t>
            </w:r>
          </w:p>
          <w:p w:rsidR="00D50CA7" w:rsidRPr="0080640A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>оцюнясь</w:t>
            </w:r>
          </w:p>
        </w:tc>
        <w:tc>
          <w:tcPr>
            <w:tcW w:w="2754" w:type="dxa"/>
            <w:tcBorders>
              <w:left w:val="single" w:sz="4" w:space="0" w:color="000000"/>
            </w:tcBorders>
          </w:tcPr>
          <w:p w:rsidR="00D50CA7" w:rsidRPr="0080640A" w:rsidRDefault="00D50CA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Мордовия Республикань </w:t>
            </w:r>
            <w:r>
              <w:rPr>
                <w:lang w:eastAsia="ar-SA"/>
              </w:rPr>
              <w:t>Ромодановской</w:t>
            </w:r>
            <w:r w:rsidRPr="0080640A">
              <w:rPr>
                <w:lang w:eastAsia="ar-SA"/>
              </w:rPr>
              <w:t xml:space="preserve"> муниципальной </w:t>
            </w:r>
          </w:p>
          <w:p w:rsidR="00D50CA7" w:rsidRPr="0080640A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райононь </w:t>
            </w:r>
          </w:p>
          <w:p w:rsidR="00D50CA7" w:rsidRPr="0080640A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>прявтось</w:t>
            </w:r>
          </w:p>
        </w:tc>
      </w:tr>
      <w:tr w:rsidR="00D50CA7" w:rsidRPr="0070725C">
        <w:trPr>
          <w:trHeight w:val="2124"/>
        </w:trPr>
        <w:tc>
          <w:tcPr>
            <w:tcW w:w="5508" w:type="dxa"/>
            <w:gridSpan w:val="2"/>
          </w:tcPr>
          <w:p w:rsidR="00D50CA7" w:rsidRDefault="00D50CA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</w:p>
          <w:p w:rsidR="00D50CA7" w:rsidRPr="0070725C" w:rsidRDefault="00D50CA7" w:rsidP="00EC0878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Ленина ул.</w:t>
            </w:r>
            <w:r w:rsidRPr="0070725C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 д.138</w:t>
            </w:r>
            <w:r w:rsidRPr="0070725C">
              <w:rPr>
                <w:lang w:eastAsia="ar-SA"/>
              </w:rPr>
              <w:t xml:space="preserve"> пос. </w:t>
            </w:r>
            <w:r>
              <w:rPr>
                <w:lang w:eastAsia="ar-SA"/>
              </w:rPr>
              <w:t>Ромоданово</w:t>
            </w:r>
            <w:r w:rsidRPr="0070725C">
              <w:rPr>
                <w:lang w:eastAsia="ar-SA"/>
              </w:rPr>
              <w:t xml:space="preserve">, </w:t>
            </w:r>
            <w:r>
              <w:rPr>
                <w:lang w:eastAsia="ar-SA"/>
              </w:rPr>
              <w:t>Ромодановский</w:t>
            </w:r>
            <w:r w:rsidRPr="0070725C">
              <w:rPr>
                <w:lang w:eastAsia="ar-SA"/>
              </w:rPr>
              <w:t xml:space="preserve"> район, Республика Мордовия, 431</w:t>
            </w:r>
            <w:r>
              <w:rPr>
                <w:lang w:eastAsia="ar-SA"/>
              </w:rPr>
              <w:t>6</w:t>
            </w:r>
            <w:r w:rsidRPr="0070725C">
              <w:rPr>
                <w:lang w:eastAsia="ar-SA"/>
              </w:rPr>
              <w:t>00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eastAsia="ar-SA"/>
              </w:rPr>
              <w:t xml:space="preserve">Тел./факс </w:t>
            </w:r>
            <w:r>
              <w:rPr>
                <w:lang w:eastAsia="ar-SA"/>
              </w:rPr>
              <w:t xml:space="preserve">8 </w:t>
            </w:r>
            <w:r w:rsidRPr="0070725C">
              <w:rPr>
                <w:lang w:eastAsia="ar-SA"/>
              </w:rPr>
              <w:t>(834-</w:t>
            </w:r>
            <w:r>
              <w:rPr>
                <w:lang w:eastAsia="ar-SA"/>
              </w:rPr>
              <w:t>3</w:t>
            </w:r>
            <w:r w:rsidRPr="0070725C">
              <w:rPr>
                <w:lang w:eastAsia="ar-SA"/>
              </w:rPr>
              <w:t>8) 2-</w:t>
            </w:r>
            <w:r>
              <w:rPr>
                <w:lang w:eastAsia="ar-SA"/>
              </w:rPr>
              <w:t>90</w:t>
            </w:r>
            <w:r w:rsidRPr="0070725C">
              <w:rPr>
                <w:lang w:eastAsia="ar-SA"/>
              </w:rPr>
              <w:t>-</w:t>
            </w:r>
            <w:r>
              <w:rPr>
                <w:lang w:eastAsia="ar-SA"/>
              </w:rPr>
              <w:t>65 / 2-90-54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val="en-US" w:eastAsia="ar-SA"/>
              </w:rPr>
              <w:t>E</w:t>
            </w:r>
            <w:r w:rsidRPr="0070725C">
              <w:rPr>
                <w:lang w:eastAsia="ar-SA"/>
              </w:rPr>
              <w:t>-</w:t>
            </w:r>
            <w:r w:rsidRPr="0070725C">
              <w:rPr>
                <w:lang w:val="en-US" w:eastAsia="ar-SA"/>
              </w:rPr>
              <w:t>mail</w:t>
            </w:r>
            <w:r w:rsidRPr="0070725C">
              <w:rPr>
                <w:lang w:eastAsia="ar-SA"/>
              </w:rPr>
              <w:t xml:space="preserve">: </w:t>
            </w:r>
            <w:r>
              <w:rPr>
                <w:lang w:val="en-US" w:eastAsia="ar-SA"/>
              </w:rPr>
              <w:t>rom</w:t>
            </w:r>
            <w:r w:rsidRPr="00B50962">
              <w:rPr>
                <w:lang w:eastAsia="ar-SA"/>
              </w:rPr>
              <w:t>-</w:t>
            </w:r>
            <w:r>
              <w:rPr>
                <w:lang w:val="en-US" w:eastAsia="ar-SA"/>
              </w:rPr>
              <w:t>adm</w:t>
            </w:r>
            <w:r w:rsidRPr="0070725C">
              <w:rPr>
                <w:lang w:eastAsia="ar-SA"/>
              </w:rPr>
              <w:t>@</w:t>
            </w:r>
            <w:r w:rsidRPr="0070725C">
              <w:rPr>
                <w:lang w:val="en-US" w:eastAsia="ar-SA"/>
              </w:rPr>
              <w:t>mail</w:t>
            </w:r>
            <w:r w:rsidRPr="0070725C">
              <w:rPr>
                <w:lang w:eastAsia="ar-SA"/>
              </w:rPr>
              <w:t>.</w:t>
            </w:r>
            <w:r w:rsidRPr="0070725C">
              <w:rPr>
                <w:lang w:val="en-US" w:eastAsia="ar-SA"/>
              </w:rPr>
              <w:t>ru</w:t>
            </w:r>
          </w:p>
          <w:p w:rsidR="00D50CA7" w:rsidRPr="001A6B10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eastAsia="ar-SA"/>
              </w:rPr>
              <w:t xml:space="preserve">ОКПО </w:t>
            </w:r>
            <w:r w:rsidRPr="00B50962">
              <w:rPr>
                <w:lang w:eastAsia="ar-SA"/>
              </w:rPr>
              <w:t>04048417</w:t>
            </w:r>
            <w:r w:rsidRPr="0070725C">
              <w:rPr>
                <w:lang w:eastAsia="ar-SA"/>
              </w:rPr>
              <w:t>, ОГРН 1021300</w:t>
            </w:r>
            <w:r w:rsidRPr="001A6B10">
              <w:rPr>
                <w:lang w:eastAsia="ar-SA"/>
              </w:rPr>
              <w:t>711475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eastAsia="ar-SA"/>
              </w:rPr>
              <w:t>ИНН/КПП 131</w:t>
            </w:r>
            <w:r>
              <w:rPr>
                <w:lang w:val="en-US" w:eastAsia="ar-SA"/>
              </w:rPr>
              <w:t>6100691</w:t>
            </w:r>
            <w:r w:rsidRPr="0070725C">
              <w:rPr>
                <w:lang w:eastAsia="ar-SA"/>
              </w:rPr>
              <w:t>/131</w:t>
            </w:r>
            <w:r>
              <w:rPr>
                <w:lang w:val="en-US" w:eastAsia="ar-SA"/>
              </w:rPr>
              <w:t>6</w:t>
            </w:r>
            <w:r w:rsidRPr="0070725C">
              <w:rPr>
                <w:lang w:eastAsia="ar-SA"/>
              </w:rPr>
              <w:t>01001</w:t>
            </w:r>
          </w:p>
          <w:p w:rsidR="00D50CA7" w:rsidRDefault="00D50CA7" w:rsidP="00EC087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  <w:p w:rsidR="00D50CA7" w:rsidRPr="0070725C" w:rsidRDefault="00D50CA7" w:rsidP="00EC087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0725C">
              <w:rPr>
                <w:sz w:val="26"/>
                <w:szCs w:val="26"/>
                <w:lang w:eastAsia="ar-SA"/>
              </w:rPr>
              <w:t>__________________ № __________________</w:t>
            </w:r>
          </w:p>
          <w:p w:rsidR="00D50CA7" w:rsidRPr="0070725C" w:rsidRDefault="00D50CA7" w:rsidP="00EC0878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0725C">
              <w:rPr>
                <w:sz w:val="26"/>
                <w:szCs w:val="26"/>
                <w:lang w:eastAsia="ar-SA"/>
              </w:rPr>
              <w:t>На № _______</w:t>
            </w:r>
            <w:r>
              <w:rPr>
                <w:sz w:val="26"/>
                <w:szCs w:val="26"/>
                <w:lang w:eastAsia="ar-SA"/>
              </w:rPr>
              <w:t>_</w:t>
            </w:r>
            <w:r w:rsidRPr="0070725C">
              <w:rPr>
                <w:sz w:val="26"/>
                <w:szCs w:val="26"/>
                <w:lang w:eastAsia="ar-SA"/>
              </w:rPr>
              <w:t>_____ от __________________</w:t>
            </w:r>
          </w:p>
        </w:tc>
      </w:tr>
    </w:tbl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Pr="00AC0964" w:rsidRDefault="00D50CA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 w:rsidRPr="00AC0964">
        <w:rPr>
          <w:b/>
          <w:bCs/>
          <w:sz w:val="28"/>
          <w:szCs w:val="28"/>
        </w:rPr>
        <w:t>Начальнику</w:t>
      </w:r>
    </w:p>
    <w:p w:rsidR="00D50CA7" w:rsidRPr="00AC0964" w:rsidRDefault="00D50CA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Управления Министерства </w:t>
      </w:r>
      <w:r w:rsidRPr="00AC0964">
        <w:rPr>
          <w:b/>
          <w:bCs/>
          <w:sz w:val="28"/>
          <w:szCs w:val="28"/>
        </w:rPr>
        <w:t>юстиции</w:t>
      </w:r>
    </w:p>
    <w:p w:rsidR="00D50CA7" w:rsidRPr="00AC0964" w:rsidRDefault="00D50CA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 w:rsidRPr="00AC0964">
        <w:rPr>
          <w:b/>
          <w:bCs/>
          <w:sz w:val="28"/>
          <w:szCs w:val="28"/>
        </w:rPr>
        <w:t>Российской Федерации</w:t>
      </w:r>
    </w:p>
    <w:p w:rsidR="00D50CA7" w:rsidRPr="00AC0964" w:rsidRDefault="00D50CA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AC0964">
        <w:rPr>
          <w:b/>
          <w:bCs/>
          <w:sz w:val="28"/>
          <w:szCs w:val="28"/>
        </w:rPr>
        <w:t>о Республике Мордовия</w:t>
      </w:r>
    </w:p>
    <w:p w:rsidR="00D50CA7" w:rsidRPr="00AC0964" w:rsidRDefault="00D50CA7" w:rsidP="00AC0964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Якуниной</w:t>
      </w:r>
      <w:r w:rsidRPr="00AC09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Pr="00AC096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И</w:t>
      </w:r>
      <w:r w:rsidRPr="00AC0964">
        <w:rPr>
          <w:b/>
          <w:bCs/>
          <w:sz w:val="28"/>
          <w:szCs w:val="28"/>
        </w:rPr>
        <w:t>.</w:t>
      </w: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F25BB3">
      <w:pPr>
        <w:spacing w:line="276" w:lineRule="auto"/>
        <w:ind w:firstLine="708"/>
        <w:jc w:val="both"/>
        <w:rPr>
          <w:sz w:val="28"/>
          <w:szCs w:val="28"/>
        </w:rPr>
      </w:pPr>
      <w:r w:rsidRPr="00A47019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с</w:t>
      </w:r>
      <w:r w:rsidRPr="00D14919">
        <w:rPr>
          <w:sz w:val="28"/>
          <w:szCs w:val="28"/>
        </w:rPr>
        <w:t>ообщаю,</w:t>
      </w:r>
      <w:r>
        <w:rPr>
          <w:sz w:val="28"/>
          <w:szCs w:val="28"/>
        </w:rPr>
        <w:t xml:space="preserve"> что проект решения «</w:t>
      </w:r>
      <w:r w:rsidRPr="00973411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>в Устав</w:t>
      </w:r>
      <w:r w:rsidRPr="00973411">
        <w:rPr>
          <w:sz w:val="28"/>
          <w:szCs w:val="28"/>
        </w:rPr>
        <w:t xml:space="preserve"> Ромодановского муниципального района</w:t>
      </w:r>
      <w:r>
        <w:rPr>
          <w:sz w:val="28"/>
          <w:szCs w:val="28"/>
        </w:rPr>
        <w:t xml:space="preserve"> Республики Мордовия» опубликовано в газете «Вестник Ромодановского муниципального района» </w:t>
      </w:r>
      <w:r w:rsidRPr="00D14919">
        <w:rPr>
          <w:sz w:val="28"/>
          <w:szCs w:val="28"/>
        </w:rPr>
        <w:t xml:space="preserve">от </w:t>
      </w:r>
      <w:r w:rsidRPr="00841157"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августа 2017 года № 178.    </w:t>
      </w:r>
    </w:p>
    <w:p w:rsidR="00D50CA7" w:rsidRPr="00BF6C41" w:rsidRDefault="00D50CA7" w:rsidP="00F25BB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результатах публичных слушаний по проекту решения     «</w:t>
      </w:r>
      <w:r w:rsidRPr="00973411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>в Устав</w:t>
      </w:r>
      <w:r w:rsidRPr="00973411">
        <w:rPr>
          <w:sz w:val="28"/>
          <w:szCs w:val="28"/>
        </w:rPr>
        <w:t xml:space="preserve"> Ромодановского муниципального района</w:t>
      </w:r>
      <w:r>
        <w:rPr>
          <w:sz w:val="28"/>
          <w:szCs w:val="28"/>
        </w:rPr>
        <w:t xml:space="preserve"> Республики Мордовия» опубликована в газете «Вестник Ромодановского муниципального района» от 08 сентября 2017 года № 183.</w:t>
      </w:r>
    </w:p>
    <w:p w:rsidR="00D50CA7" w:rsidRDefault="00D50CA7" w:rsidP="00F25BB3">
      <w:pPr>
        <w:jc w:val="both"/>
        <w:rPr>
          <w:b/>
          <w:bCs/>
          <w:sz w:val="28"/>
          <w:szCs w:val="28"/>
        </w:rPr>
      </w:pPr>
    </w:p>
    <w:p w:rsidR="00D50CA7" w:rsidRDefault="00D50CA7" w:rsidP="00F25BB3">
      <w:pPr>
        <w:jc w:val="both"/>
        <w:rPr>
          <w:b/>
          <w:bCs/>
          <w:sz w:val="28"/>
          <w:szCs w:val="28"/>
        </w:rPr>
      </w:pPr>
    </w:p>
    <w:p w:rsidR="00D50CA7" w:rsidRDefault="00D50CA7" w:rsidP="00F25BB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Ромодановского</w:t>
      </w:r>
    </w:p>
    <w:p w:rsidR="00D50CA7" w:rsidRDefault="00D50CA7" w:rsidP="00F25BB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                                                     А.А. Гурьянов</w:t>
      </w:r>
    </w:p>
    <w:p w:rsidR="00D50CA7" w:rsidRDefault="00D50CA7" w:rsidP="00F25BB3">
      <w:pPr>
        <w:rPr>
          <w:sz w:val="28"/>
          <w:szCs w:val="28"/>
        </w:rPr>
      </w:pPr>
    </w:p>
    <w:p w:rsidR="00D50CA7" w:rsidRDefault="00D50CA7" w:rsidP="00F25BB3"/>
    <w:p w:rsidR="00D50CA7" w:rsidRDefault="00D50CA7" w:rsidP="00F25BB3"/>
    <w:p w:rsidR="00D50CA7" w:rsidRDefault="00D50CA7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Default="00D50CA7" w:rsidP="004F4FD3"/>
    <w:p w:rsidR="00D50CA7" w:rsidRDefault="00D50CA7" w:rsidP="004F4FD3"/>
    <w:p w:rsidR="00D50CA7" w:rsidRDefault="00D50CA7" w:rsidP="004F4FD3"/>
    <w:p w:rsidR="00D50CA7" w:rsidRDefault="00D50CA7" w:rsidP="004F4FD3"/>
    <w:p w:rsidR="00D50CA7" w:rsidRDefault="00D50CA7" w:rsidP="004F4FD3"/>
    <w:p w:rsidR="00D50CA7" w:rsidRDefault="00D50CA7" w:rsidP="004F4FD3"/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tbl>
      <w:tblPr>
        <w:tblpPr w:leftFromText="180" w:rightFromText="180" w:vertAnchor="text" w:horzAnchor="page" w:tblpX="1018" w:tblpY="206"/>
        <w:tblW w:w="0" w:type="auto"/>
        <w:tblLayout w:type="fixed"/>
        <w:tblLook w:val="0000"/>
      </w:tblPr>
      <w:tblGrid>
        <w:gridCol w:w="2754"/>
        <w:gridCol w:w="2754"/>
      </w:tblGrid>
      <w:tr w:rsidR="00D50CA7" w:rsidRPr="0070725C">
        <w:trPr>
          <w:trHeight w:val="990"/>
        </w:trPr>
        <w:tc>
          <w:tcPr>
            <w:tcW w:w="5508" w:type="dxa"/>
            <w:gridSpan w:val="2"/>
          </w:tcPr>
          <w:p w:rsidR="00D50CA7" w:rsidRPr="0070725C" w:rsidRDefault="00D50CA7" w:rsidP="00E42692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 </w:t>
            </w:r>
            <w:r>
              <w:rPr>
                <w:b/>
                <w:bCs/>
                <w:sz w:val="26"/>
                <w:szCs w:val="26"/>
                <w:lang w:eastAsia="ar-SA"/>
              </w:rPr>
              <w:t>Администрация</w:t>
            </w: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eastAsia="ar-SA"/>
              </w:rPr>
              <w:t>Набережного сельского поселения Ромодановского</w:t>
            </w: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</w:t>
            </w:r>
          </w:p>
          <w:p w:rsidR="00D50CA7" w:rsidRPr="0070725C" w:rsidRDefault="00D50CA7" w:rsidP="00E42692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 муниципального района</w:t>
            </w:r>
          </w:p>
          <w:p w:rsidR="00D50CA7" w:rsidRPr="0070725C" w:rsidRDefault="00D50CA7" w:rsidP="00E42692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70725C">
              <w:rPr>
                <w:b/>
                <w:bCs/>
                <w:sz w:val="26"/>
                <w:szCs w:val="26"/>
                <w:lang w:eastAsia="ar-SA"/>
              </w:rPr>
              <w:t xml:space="preserve">  Республики Мордовия </w:t>
            </w:r>
          </w:p>
          <w:p w:rsidR="00D50CA7" w:rsidRPr="0070725C" w:rsidRDefault="00D50CA7" w:rsidP="00E42692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D50CA7" w:rsidRPr="0070725C">
        <w:trPr>
          <w:trHeight w:val="1265"/>
        </w:trPr>
        <w:tc>
          <w:tcPr>
            <w:tcW w:w="2754" w:type="dxa"/>
          </w:tcPr>
          <w:p w:rsidR="00D50CA7" w:rsidRPr="0080640A" w:rsidRDefault="00D50CA7" w:rsidP="00E42692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Мордовия Республикань </w:t>
            </w:r>
            <w:r>
              <w:rPr>
                <w:lang w:eastAsia="ar-SA"/>
              </w:rPr>
              <w:t>Ромодановск</w:t>
            </w:r>
            <w:r w:rsidRPr="0080640A">
              <w:rPr>
                <w:lang w:eastAsia="ar-SA"/>
              </w:rPr>
              <w:t xml:space="preserve">яй муниципальнай </w:t>
            </w:r>
          </w:p>
          <w:p w:rsidR="00D50CA7" w:rsidRPr="0080640A" w:rsidRDefault="00D50CA7" w:rsidP="00E42692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райононь </w:t>
            </w:r>
          </w:p>
          <w:p w:rsidR="00D50CA7" w:rsidRPr="0080640A" w:rsidRDefault="00D50CA7" w:rsidP="00E42692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>оцюнясь</w:t>
            </w:r>
          </w:p>
        </w:tc>
        <w:tc>
          <w:tcPr>
            <w:tcW w:w="2754" w:type="dxa"/>
            <w:tcBorders>
              <w:left w:val="single" w:sz="4" w:space="0" w:color="000000"/>
            </w:tcBorders>
          </w:tcPr>
          <w:p w:rsidR="00D50CA7" w:rsidRPr="0080640A" w:rsidRDefault="00D50CA7" w:rsidP="00E42692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Мордовия Республикань </w:t>
            </w:r>
            <w:r>
              <w:rPr>
                <w:lang w:eastAsia="ar-SA"/>
              </w:rPr>
              <w:t>Ромодановской</w:t>
            </w:r>
            <w:r w:rsidRPr="0080640A">
              <w:rPr>
                <w:lang w:eastAsia="ar-SA"/>
              </w:rPr>
              <w:t xml:space="preserve"> муниципальной </w:t>
            </w:r>
          </w:p>
          <w:p w:rsidR="00D50CA7" w:rsidRPr="0080640A" w:rsidRDefault="00D50CA7" w:rsidP="00E42692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 xml:space="preserve">райононь </w:t>
            </w:r>
          </w:p>
          <w:p w:rsidR="00D50CA7" w:rsidRPr="0080640A" w:rsidRDefault="00D50CA7" w:rsidP="00E42692">
            <w:pPr>
              <w:suppressAutoHyphens/>
              <w:jc w:val="center"/>
              <w:rPr>
                <w:lang w:eastAsia="ar-SA"/>
              </w:rPr>
            </w:pPr>
            <w:r w:rsidRPr="0080640A">
              <w:rPr>
                <w:lang w:eastAsia="ar-SA"/>
              </w:rPr>
              <w:t>прявтось</w:t>
            </w:r>
          </w:p>
        </w:tc>
      </w:tr>
      <w:tr w:rsidR="00D50CA7" w:rsidRPr="0070725C">
        <w:trPr>
          <w:trHeight w:val="2124"/>
        </w:trPr>
        <w:tc>
          <w:tcPr>
            <w:tcW w:w="5508" w:type="dxa"/>
            <w:gridSpan w:val="2"/>
          </w:tcPr>
          <w:p w:rsidR="00D50CA7" w:rsidRDefault="00D50CA7" w:rsidP="00E42692">
            <w:pPr>
              <w:suppressAutoHyphens/>
              <w:snapToGrid w:val="0"/>
              <w:jc w:val="center"/>
              <w:rPr>
                <w:lang w:eastAsia="ar-SA"/>
              </w:rPr>
            </w:pPr>
          </w:p>
          <w:p w:rsidR="00D50CA7" w:rsidRPr="0070725C" w:rsidRDefault="00D50CA7" w:rsidP="00E42692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Южная ул.</w:t>
            </w:r>
            <w:r w:rsidRPr="0070725C">
              <w:rPr>
                <w:lang w:eastAsia="ar-SA"/>
              </w:rPr>
              <w:t>,</w:t>
            </w:r>
            <w:r>
              <w:rPr>
                <w:lang w:eastAsia="ar-SA"/>
              </w:rPr>
              <w:t xml:space="preserve"> д.13</w:t>
            </w:r>
            <w:r w:rsidRPr="0070725C">
              <w:rPr>
                <w:lang w:eastAsia="ar-SA"/>
              </w:rPr>
              <w:t xml:space="preserve"> пос. </w:t>
            </w:r>
            <w:r>
              <w:rPr>
                <w:lang w:eastAsia="ar-SA"/>
              </w:rPr>
              <w:t>Ромодановский Махоркосовхоз</w:t>
            </w:r>
            <w:r w:rsidRPr="0070725C">
              <w:rPr>
                <w:lang w:eastAsia="ar-SA"/>
              </w:rPr>
              <w:t xml:space="preserve">, </w:t>
            </w:r>
            <w:r>
              <w:rPr>
                <w:lang w:eastAsia="ar-SA"/>
              </w:rPr>
              <w:t>Ромодановский</w:t>
            </w:r>
            <w:r w:rsidRPr="0070725C">
              <w:rPr>
                <w:lang w:eastAsia="ar-SA"/>
              </w:rPr>
              <w:t xml:space="preserve"> район, Республика Мордовия, 431</w:t>
            </w:r>
            <w:r>
              <w:rPr>
                <w:lang w:eastAsia="ar-SA"/>
              </w:rPr>
              <w:t>622</w:t>
            </w:r>
          </w:p>
          <w:p w:rsidR="00D50CA7" w:rsidRPr="0070725C" w:rsidRDefault="00D50CA7" w:rsidP="00E42692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eastAsia="ar-SA"/>
              </w:rPr>
              <w:t>Тел</w:t>
            </w:r>
            <w:r>
              <w:rPr>
                <w:lang w:eastAsia="ar-SA"/>
              </w:rPr>
              <w:t>.</w:t>
            </w:r>
            <w:r w:rsidRPr="0070725C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8 </w:t>
            </w:r>
            <w:r w:rsidRPr="0070725C">
              <w:rPr>
                <w:lang w:eastAsia="ar-SA"/>
              </w:rPr>
              <w:t>(834-</w:t>
            </w:r>
            <w:r>
              <w:rPr>
                <w:lang w:eastAsia="ar-SA"/>
              </w:rPr>
              <w:t>3</w:t>
            </w:r>
            <w:r w:rsidRPr="0070725C">
              <w:rPr>
                <w:lang w:eastAsia="ar-SA"/>
              </w:rPr>
              <w:t>8) 2-</w:t>
            </w:r>
            <w:r>
              <w:rPr>
                <w:lang w:eastAsia="ar-SA"/>
              </w:rPr>
              <w:t>65</w:t>
            </w:r>
            <w:r w:rsidRPr="0070725C">
              <w:rPr>
                <w:lang w:eastAsia="ar-SA"/>
              </w:rPr>
              <w:t>-</w:t>
            </w:r>
            <w:r>
              <w:rPr>
                <w:lang w:eastAsia="ar-SA"/>
              </w:rPr>
              <w:t xml:space="preserve">35 </w:t>
            </w:r>
          </w:p>
          <w:p w:rsidR="00D50CA7" w:rsidRPr="0070725C" w:rsidRDefault="00D50CA7" w:rsidP="00E42692">
            <w:pPr>
              <w:suppressAutoHyphens/>
              <w:jc w:val="center"/>
              <w:rPr>
                <w:lang w:eastAsia="ar-SA"/>
              </w:rPr>
            </w:pPr>
            <w:r w:rsidRPr="0070725C">
              <w:rPr>
                <w:lang w:val="en-US" w:eastAsia="ar-SA"/>
              </w:rPr>
              <w:t>E</w:t>
            </w:r>
            <w:r w:rsidRPr="0070725C">
              <w:rPr>
                <w:lang w:eastAsia="ar-SA"/>
              </w:rPr>
              <w:t>-</w:t>
            </w:r>
            <w:r w:rsidRPr="0070725C">
              <w:rPr>
                <w:lang w:val="en-US" w:eastAsia="ar-SA"/>
              </w:rPr>
              <w:t>mail</w:t>
            </w:r>
            <w:r w:rsidRPr="0070725C">
              <w:rPr>
                <w:lang w:eastAsia="ar-SA"/>
              </w:rPr>
              <w:t xml:space="preserve">: </w:t>
            </w:r>
            <w:r>
              <w:rPr>
                <w:lang w:val="en-US" w:eastAsia="ar-SA"/>
              </w:rPr>
              <w:t>adm</w:t>
            </w:r>
            <w:r w:rsidRPr="00B50962">
              <w:rPr>
                <w:lang w:eastAsia="ar-SA"/>
              </w:rPr>
              <w:t>-</w:t>
            </w:r>
            <w:r>
              <w:rPr>
                <w:lang w:val="en-US" w:eastAsia="ar-SA"/>
              </w:rPr>
              <w:t>nabereznii@mail</w:t>
            </w:r>
            <w:r w:rsidRPr="0070725C">
              <w:rPr>
                <w:lang w:eastAsia="ar-SA"/>
              </w:rPr>
              <w:t>.</w:t>
            </w:r>
            <w:r w:rsidRPr="0070725C">
              <w:rPr>
                <w:lang w:val="en-US" w:eastAsia="ar-SA"/>
              </w:rPr>
              <w:t>ru</w:t>
            </w:r>
          </w:p>
          <w:p w:rsidR="00D50CA7" w:rsidRPr="004F4FD3" w:rsidRDefault="00D50CA7" w:rsidP="00E42692">
            <w:pPr>
              <w:suppressAutoHyphens/>
              <w:jc w:val="center"/>
              <w:rPr>
                <w:lang w:val="en-US" w:eastAsia="ar-SA"/>
              </w:rPr>
            </w:pPr>
            <w:r w:rsidRPr="0070725C">
              <w:rPr>
                <w:lang w:eastAsia="ar-SA"/>
              </w:rPr>
              <w:t xml:space="preserve">ОКПО </w:t>
            </w:r>
            <w:r>
              <w:rPr>
                <w:lang w:val="en-US" w:eastAsia="ar-SA"/>
              </w:rPr>
              <w:t>12930610</w:t>
            </w:r>
            <w:r w:rsidRPr="0070725C">
              <w:rPr>
                <w:lang w:eastAsia="ar-SA"/>
              </w:rPr>
              <w:t>, ОГРН 1021300</w:t>
            </w:r>
            <w:r w:rsidRPr="001A6B10">
              <w:rPr>
                <w:lang w:eastAsia="ar-SA"/>
              </w:rPr>
              <w:t>711</w:t>
            </w:r>
            <w:r>
              <w:rPr>
                <w:lang w:val="en-US" w:eastAsia="ar-SA"/>
              </w:rPr>
              <w:t>079</w:t>
            </w:r>
          </w:p>
          <w:p w:rsidR="00D50CA7" w:rsidRPr="004F4FD3" w:rsidRDefault="00D50CA7" w:rsidP="00E42692">
            <w:pPr>
              <w:suppressAutoHyphens/>
              <w:jc w:val="center"/>
              <w:rPr>
                <w:lang w:val="en-US" w:eastAsia="ar-SA"/>
              </w:rPr>
            </w:pPr>
            <w:r>
              <w:rPr>
                <w:lang w:eastAsia="ar-SA"/>
              </w:rPr>
              <w:t xml:space="preserve">ИНН/КПП </w:t>
            </w:r>
            <w:r>
              <w:rPr>
                <w:lang w:val="en-US" w:eastAsia="ar-SA"/>
              </w:rPr>
              <w:t>1316101060</w:t>
            </w:r>
            <w:r w:rsidRPr="0070725C">
              <w:rPr>
                <w:lang w:eastAsia="ar-SA"/>
              </w:rPr>
              <w:t>/</w:t>
            </w:r>
            <w:r>
              <w:rPr>
                <w:lang w:val="en-US" w:eastAsia="ar-SA"/>
              </w:rPr>
              <w:t>131601001</w:t>
            </w:r>
          </w:p>
          <w:p w:rsidR="00D50CA7" w:rsidRDefault="00D50CA7" w:rsidP="00E42692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  <w:p w:rsidR="00D50CA7" w:rsidRPr="0070725C" w:rsidRDefault="00D50CA7" w:rsidP="00E42692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0725C">
              <w:rPr>
                <w:sz w:val="26"/>
                <w:szCs w:val="26"/>
                <w:lang w:eastAsia="ar-SA"/>
              </w:rPr>
              <w:t>__________________ № __________________</w:t>
            </w:r>
          </w:p>
          <w:p w:rsidR="00D50CA7" w:rsidRPr="0070725C" w:rsidRDefault="00D50CA7" w:rsidP="00E42692">
            <w:pPr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70725C">
              <w:rPr>
                <w:sz w:val="26"/>
                <w:szCs w:val="26"/>
                <w:lang w:eastAsia="ar-SA"/>
              </w:rPr>
              <w:t>На № _______</w:t>
            </w:r>
            <w:r>
              <w:rPr>
                <w:sz w:val="26"/>
                <w:szCs w:val="26"/>
                <w:lang w:eastAsia="ar-SA"/>
              </w:rPr>
              <w:t>_</w:t>
            </w:r>
            <w:r w:rsidRPr="0070725C">
              <w:rPr>
                <w:sz w:val="26"/>
                <w:szCs w:val="26"/>
                <w:lang w:eastAsia="ar-SA"/>
              </w:rPr>
              <w:t>_____ от __________________</w:t>
            </w:r>
          </w:p>
        </w:tc>
      </w:tr>
    </w:tbl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Pr="00AC0964" w:rsidRDefault="00D50CA7" w:rsidP="004F4FD3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 w:rsidRPr="00AC0964">
        <w:rPr>
          <w:b/>
          <w:bCs/>
          <w:sz w:val="28"/>
          <w:szCs w:val="28"/>
        </w:rPr>
        <w:t>Начальнику</w:t>
      </w:r>
    </w:p>
    <w:p w:rsidR="00D50CA7" w:rsidRPr="00AC0964" w:rsidRDefault="00D50CA7" w:rsidP="004F4FD3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Управления Министерства </w:t>
      </w:r>
      <w:r w:rsidRPr="00AC0964">
        <w:rPr>
          <w:b/>
          <w:bCs/>
          <w:sz w:val="28"/>
          <w:szCs w:val="28"/>
        </w:rPr>
        <w:t>юстиции</w:t>
      </w:r>
    </w:p>
    <w:p w:rsidR="00D50CA7" w:rsidRPr="00AC0964" w:rsidRDefault="00D50CA7" w:rsidP="004F4FD3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 w:rsidRPr="00AC0964">
        <w:rPr>
          <w:b/>
          <w:bCs/>
          <w:sz w:val="28"/>
          <w:szCs w:val="28"/>
        </w:rPr>
        <w:t>Российской Федерации</w:t>
      </w:r>
    </w:p>
    <w:p w:rsidR="00D50CA7" w:rsidRPr="00AC0964" w:rsidRDefault="00D50CA7" w:rsidP="004F4FD3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AC0964">
        <w:rPr>
          <w:b/>
          <w:bCs/>
          <w:sz w:val="28"/>
          <w:szCs w:val="28"/>
        </w:rPr>
        <w:t>о Республике Мордовия</w:t>
      </w:r>
    </w:p>
    <w:p w:rsidR="00D50CA7" w:rsidRPr="00AC0964" w:rsidRDefault="00D50CA7" w:rsidP="004F4FD3">
      <w:pPr>
        <w:tabs>
          <w:tab w:val="left" w:pos="71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Якуниной</w:t>
      </w:r>
      <w:r w:rsidRPr="00AC09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Pr="00AC096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И</w:t>
      </w:r>
      <w:r w:rsidRPr="00AC0964">
        <w:rPr>
          <w:b/>
          <w:bCs/>
          <w:sz w:val="28"/>
          <w:szCs w:val="28"/>
        </w:rPr>
        <w:t>.</w:t>
      </w: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tabs>
          <w:tab w:val="left" w:pos="7155"/>
        </w:tabs>
        <w:spacing w:line="360" w:lineRule="auto"/>
        <w:rPr>
          <w:sz w:val="24"/>
          <w:szCs w:val="24"/>
        </w:rPr>
      </w:pPr>
    </w:p>
    <w:p w:rsidR="00D50CA7" w:rsidRDefault="00D50CA7" w:rsidP="004F4FD3">
      <w:pPr>
        <w:spacing w:line="276" w:lineRule="auto"/>
        <w:ind w:firstLine="708"/>
        <w:jc w:val="both"/>
        <w:rPr>
          <w:sz w:val="28"/>
          <w:szCs w:val="28"/>
        </w:rPr>
      </w:pPr>
      <w:r w:rsidRPr="00A47019">
        <w:rPr>
          <w:sz w:val="28"/>
          <w:szCs w:val="28"/>
        </w:rPr>
        <w:t xml:space="preserve">Настоящим </w:t>
      </w:r>
      <w:r>
        <w:rPr>
          <w:sz w:val="28"/>
          <w:szCs w:val="28"/>
        </w:rPr>
        <w:t>с</w:t>
      </w:r>
      <w:r w:rsidRPr="00D14919">
        <w:rPr>
          <w:sz w:val="28"/>
          <w:szCs w:val="28"/>
        </w:rPr>
        <w:t>ообщаю,</w:t>
      </w:r>
      <w:r>
        <w:rPr>
          <w:sz w:val="28"/>
          <w:szCs w:val="28"/>
        </w:rPr>
        <w:t xml:space="preserve"> что проект решения «</w:t>
      </w:r>
      <w:r w:rsidRPr="00973411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принятии проекта  Устава Набережного сельского поселения» опубликовано в газете «ЖИЗНЬ» Набережного сельского поселения Ромодановского муниципального района Республики Мордовия </w:t>
      </w:r>
      <w:r w:rsidRPr="00D14919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841157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сентября 2018 года № 1.    </w:t>
      </w:r>
    </w:p>
    <w:p w:rsidR="00D50CA7" w:rsidRPr="00BF6C41" w:rsidRDefault="00D50CA7" w:rsidP="004F4FD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результатах публичных слушаний по проекту решения     «</w:t>
      </w:r>
      <w:r w:rsidRPr="00973411">
        <w:rPr>
          <w:sz w:val="28"/>
          <w:szCs w:val="28"/>
        </w:rPr>
        <w:t>О</w:t>
      </w:r>
      <w:r w:rsidRPr="00EE1A4D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принятии проекта  Устава Набережного сельского поселения» опубликована в газете «ЖИЗНЬ» Набережного сельского поселения Ромодановского муниципального района» от 29 октября 2018 года № 2.</w:t>
      </w:r>
    </w:p>
    <w:p w:rsidR="00D50CA7" w:rsidRDefault="00D50CA7" w:rsidP="004F4FD3">
      <w:pPr>
        <w:jc w:val="both"/>
        <w:rPr>
          <w:b/>
          <w:bCs/>
          <w:sz w:val="28"/>
          <w:szCs w:val="28"/>
        </w:rPr>
      </w:pPr>
    </w:p>
    <w:p w:rsidR="00D50CA7" w:rsidRDefault="00D50CA7" w:rsidP="004F4FD3">
      <w:pPr>
        <w:jc w:val="both"/>
        <w:rPr>
          <w:b/>
          <w:bCs/>
          <w:sz w:val="28"/>
          <w:szCs w:val="28"/>
        </w:rPr>
      </w:pPr>
    </w:p>
    <w:p w:rsidR="00D50CA7" w:rsidRDefault="00D50CA7" w:rsidP="004F4FD3">
      <w:pPr>
        <w:jc w:val="both"/>
        <w:rPr>
          <w:b/>
          <w:bCs/>
          <w:sz w:val="28"/>
          <w:szCs w:val="28"/>
        </w:rPr>
      </w:pPr>
    </w:p>
    <w:p w:rsidR="00D50CA7" w:rsidRDefault="00D50CA7" w:rsidP="004F4FD3">
      <w:pPr>
        <w:jc w:val="both"/>
        <w:rPr>
          <w:b/>
          <w:bCs/>
          <w:sz w:val="28"/>
          <w:szCs w:val="28"/>
        </w:rPr>
      </w:pPr>
    </w:p>
    <w:p w:rsidR="00D50CA7" w:rsidRDefault="00D50CA7" w:rsidP="004F4FD3">
      <w:pPr>
        <w:jc w:val="both"/>
        <w:rPr>
          <w:b/>
          <w:bCs/>
          <w:sz w:val="28"/>
          <w:szCs w:val="28"/>
        </w:rPr>
      </w:pPr>
    </w:p>
    <w:p w:rsidR="00D50CA7" w:rsidRDefault="00D50CA7" w:rsidP="004F4F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  Набережного</w:t>
      </w:r>
    </w:p>
    <w:p w:rsidR="00D50CA7" w:rsidRDefault="00D50CA7" w:rsidP="004F4FD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                                                     Н.Ю. Журавлева</w:t>
      </w:r>
    </w:p>
    <w:p w:rsidR="00D50CA7" w:rsidRDefault="00D50CA7" w:rsidP="004F4FD3">
      <w:pPr>
        <w:rPr>
          <w:sz w:val="28"/>
          <w:szCs w:val="28"/>
        </w:rPr>
      </w:pPr>
    </w:p>
    <w:p w:rsidR="00D50CA7" w:rsidRDefault="00D50CA7" w:rsidP="004F4FD3"/>
    <w:p w:rsidR="00D50CA7" w:rsidRDefault="00D50CA7" w:rsidP="004F4FD3"/>
    <w:p w:rsidR="00D50CA7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p w:rsidR="00D50CA7" w:rsidRPr="004F4FD3" w:rsidRDefault="00D50CA7" w:rsidP="004F4FD3"/>
    <w:sectPr w:rsidR="00D50CA7" w:rsidRPr="004F4FD3" w:rsidSect="004F4FD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5BB3"/>
    <w:rsid w:val="000916EA"/>
    <w:rsid w:val="001A6B10"/>
    <w:rsid w:val="00332390"/>
    <w:rsid w:val="003675E0"/>
    <w:rsid w:val="00496926"/>
    <w:rsid w:val="004E44F4"/>
    <w:rsid w:val="004F4FD3"/>
    <w:rsid w:val="005435DA"/>
    <w:rsid w:val="006E7C3D"/>
    <w:rsid w:val="0070725C"/>
    <w:rsid w:val="0080640A"/>
    <w:rsid w:val="00817946"/>
    <w:rsid w:val="00825198"/>
    <w:rsid w:val="008323FC"/>
    <w:rsid w:val="00841157"/>
    <w:rsid w:val="00973411"/>
    <w:rsid w:val="009A0AF9"/>
    <w:rsid w:val="009E4403"/>
    <w:rsid w:val="00A01645"/>
    <w:rsid w:val="00A1120C"/>
    <w:rsid w:val="00A47019"/>
    <w:rsid w:val="00AC0964"/>
    <w:rsid w:val="00AD7463"/>
    <w:rsid w:val="00B50962"/>
    <w:rsid w:val="00BF6C41"/>
    <w:rsid w:val="00C54C1A"/>
    <w:rsid w:val="00D03A14"/>
    <w:rsid w:val="00D14919"/>
    <w:rsid w:val="00D50CA7"/>
    <w:rsid w:val="00DB2FD6"/>
    <w:rsid w:val="00E20B32"/>
    <w:rsid w:val="00E24153"/>
    <w:rsid w:val="00E42692"/>
    <w:rsid w:val="00EC0878"/>
    <w:rsid w:val="00EE1A4D"/>
    <w:rsid w:val="00F25BB3"/>
    <w:rsid w:val="00FB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B3"/>
    <w:rPr>
      <w:sz w:val="20"/>
      <w:szCs w:val="20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5BB3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5BB3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380</Words>
  <Characters>2170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2</cp:lastModifiedBy>
  <cp:revision>8</cp:revision>
  <cp:lastPrinted>2018-11-06T04:15:00Z</cp:lastPrinted>
  <dcterms:created xsi:type="dcterms:W3CDTF">2016-06-08T09:46:00Z</dcterms:created>
  <dcterms:modified xsi:type="dcterms:W3CDTF">2018-11-06T04:22:00Z</dcterms:modified>
</cp:coreProperties>
</file>